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31D971" w14:textId="77777777" w:rsidR="00C0641B" w:rsidRDefault="00C0641B" w:rsidP="00C0641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Henry WARDELOWE</w:t>
      </w:r>
      <w:r>
        <w:rPr>
          <w:rFonts w:cs="Times New Roman"/>
          <w:color w:val="282B30"/>
          <w:szCs w:val="24"/>
          <w:shd w:val="clear" w:color="auto" w:fill="FFFFFF"/>
        </w:rPr>
        <w:t xml:space="preserve">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fl.1417)</w:t>
      </w:r>
    </w:p>
    <w:p w14:paraId="0C6F96DA" w14:textId="77777777" w:rsidR="00C0641B" w:rsidRDefault="00C0641B" w:rsidP="00C0641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Archer.</w:t>
      </w:r>
    </w:p>
    <w:p w14:paraId="2FFAD1A8" w14:textId="77777777" w:rsidR="00C0641B" w:rsidRDefault="00C0641B" w:rsidP="00C0641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449F72B" w14:textId="77777777" w:rsidR="00C0641B" w:rsidRDefault="00C0641B" w:rsidP="00C0641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49BFDFE" w14:textId="77777777" w:rsidR="00C0641B" w:rsidRDefault="00C0641B" w:rsidP="00C0641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  <w:t>He was on the expedition to France, under the command of Sir John</w:t>
      </w:r>
    </w:p>
    <w:p w14:paraId="4F6BDD27" w14:textId="77777777" w:rsidR="00C0641B" w:rsidRDefault="00C0641B" w:rsidP="00C0641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Blount(q.v.).</w:t>
      </w:r>
    </w:p>
    <w:p w14:paraId="780FFFE0" w14:textId="77777777" w:rsidR="00C0641B" w:rsidRPr="00065994" w:rsidRDefault="00C0641B" w:rsidP="00C0641B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6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18D824FF" w14:textId="77777777" w:rsidR="00C0641B" w:rsidRDefault="00C0641B" w:rsidP="00C0641B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370FFE6A" w14:textId="77777777" w:rsidR="00C0641B" w:rsidRDefault="00C0641B" w:rsidP="00C0641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B9FEFB0" w14:textId="77777777" w:rsidR="00C0641B" w:rsidRDefault="00C0641B" w:rsidP="00C0641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1BB2235" w14:textId="77777777" w:rsidR="00C0641B" w:rsidRDefault="00C0641B" w:rsidP="00C0641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17 April 2024</w:t>
      </w:r>
    </w:p>
    <w:p w14:paraId="458DB06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DA3510" w14:textId="77777777" w:rsidR="00C0641B" w:rsidRDefault="00C0641B" w:rsidP="009139A6">
      <w:r>
        <w:separator/>
      </w:r>
    </w:p>
  </w:endnote>
  <w:endnote w:type="continuationSeparator" w:id="0">
    <w:p w14:paraId="33A6C20A" w14:textId="77777777" w:rsidR="00C0641B" w:rsidRDefault="00C0641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B09AD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35466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B369C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D33B3F" w14:textId="77777777" w:rsidR="00C0641B" w:rsidRDefault="00C0641B" w:rsidP="009139A6">
      <w:r>
        <w:separator/>
      </w:r>
    </w:p>
  </w:footnote>
  <w:footnote w:type="continuationSeparator" w:id="0">
    <w:p w14:paraId="22B4F3A3" w14:textId="77777777" w:rsidR="00C0641B" w:rsidRDefault="00C0641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F5B7A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2419A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CA1DF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41B"/>
    <w:rsid w:val="000666E0"/>
    <w:rsid w:val="002510B7"/>
    <w:rsid w:val="00270799"/>
    <w:rsid w:val="005C130B"/>
    <w:rsid w:val="00826F5C"/>
    <w:rsid w:val="008E3353"/>
    <w:rsid w:val="009139A6"/>
    <w:rsid w:val="009411C2"/>
    <w:rsid w:val="009448BB"/>
    <w:rsid w:val="00947624"/>
    <w:rsid w:val="00A3176C"/>
    <w:rsid w:val="00AE65F8"/>
    <w:rsid w:val="00BA00AB"/>
    <w:rsid w:val="00C0641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35C34D"/>
  <w15:chartTrackingRefBased/>
  <w15:docId w15:val="{D2488249-8FBE-40DC-B669-3342F9C78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2024-06-01T08:48:00Z</dcterms:created>
  <dcterms:modified xsi:type="dcterms:W3CDTF">2024-06-01T08:48:00Z</dcterms:modified>
</cp:coreProperties>
</file>